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76" w:rsidRPr="00C9144C" w:rsidRDefault="00184876" w:rsidP="00C9144C">
      <w:pPr>
        <w:widowControl w:val="0"/>
        <w:autoSpaceDE w:val="0"/>
        <w:autoSpaceDN w:val="0"/>
        <w:adjustRightInd w:val="0"/>
        <w:ind w:left="720" w:firstLine="720"/>
        <w:rPr>
          <w:b/>
          <w:bCs/>
          <w:color w:val="1A1A1A"/>
          <w:lang w:val="en-US"/>
        </w:rPr>
      </w:pPr>
      <w:r w:rsidRPr="00C9144C">
        <w:rPr>
          <w:b/>
          <w:bCs/>
          <w:color w:val="1A1A1A"/>
          <w:lang w:val="en-US"/>
        </w:rPr>
        <w:t>OBRAZAC 6– Sredstvo obezbeđenja za dobro izvršenje posla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lang w:val="en-US"/>
        </w:rPr>
      </w:pPr>
      <w:r w:rsidRPr="00C9144C">
        <w:rPr>
          <w:b/>
          <w:bCs/>
          <w:color w:val="1A1A1A"/>
          <w:lang w:val="en-US"/>
        </w:rPr>
        <w:t>Menično ovlašćenje za dobro izvršenje posla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C9144C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color w:val="1A1A1A"/>
          <w:lang w:val="en-US"/>
        </w:rPr>
        <w:t xml:space="preserve">DUŽNIK:       </w:t>
      </w:r>
      <w:r w:rsidRPr="00C9144C">
        <w:rPr>
          <w:i/>
          <w:iCs/>
          <w:color w:val="1A1A1A"/>
          <w:lang w:val="en-US"/>
        </w:rPr>
        <w:t xml:space="preserve">[Naziv </w:t>
      </w:r>
      <w:r>
        <w:rPr>
          <w:i/>
          <w:iCs/>
          <w:color w:val="1A1A1A"/>
          <w:lang w:val="en-US"/>
        </w:rPr>
        <w:t>i</w:t>
      </w:r>
      <w:r w:rsidRPr="00C9144C">
        <w:rPr>
          <w:i/>
          <w:iCs/>
          <w:color w:val="1A1A1A"/>
          <w:lang w:val="en-US"/>
        </w:rPr>
        <w:t xml:space="preserve"> adresa Ponuđača, MB, PIB </w:t>
      </w:r>
      <w:r>
        <w:rPr>
          <w:i/>
          <w:iCs/>
          <w:color w:val="1A1A1A"/>
          <w:lang w:val="en-US"/>
        </w:rPr>
        <w:t>i</w:t>
      </w:r>
      <w:r w:rsidRPr="00C9144C">
        <w:rPr>
          <w:i/>
          <w:iCs/>
          <w:color w:val="1A1A1A"/>
          <w:lang w:val="en-US"/>
        </w:rPr>
        <w:t xml:space="preserve"> tekući račun]</w:t>
      </w:r>
      <w:r w:rsidRPr="00C9144C">
        <w:rPr>
          <w:color w:val="1A1A1A"/>
          <w:lang w:val="en-US"/>
        </w:rPr>
        <w:t> 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color w:val="1A1A1A"/>
          <w:lang w:val="en-US"/>
        </w:rPr>
        <w:t>Izdaje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rPr>
          <w:color w:val="1A1A1A"/>
          <w:lang w:val="sr-Cyrl-CS"/>
        </w:rPr>
      </w:pPr>
      <w:r w:rsidRPr="00C9144C">
        <w:rPr>
          <w:color w:val="1A1A1A"/>
          <w:lang w:val="en-US"/>
        </w:rPr>
        <w:t xml:space="preserve">POVERIOCU: </w:t>
      </w:r>
      <w:r w:rsidRPr="00C9144C">
        <w:rPr>
          <w:b/>
          <w:bCs/>
        </w:rPr>
        <w:t>Grad Jagodina, Kralja Petra I br. 6</w:t>
      </w:r>
      <w:r w:rsidRPr="00C9144C">
        <w:rPr>
          <w:b/>
          <w:bCs/>
          <w:lang w:val="sr-Cyrl-CS"/>
        </w:rPr>
        <w:t>.</w:t>
      </w:r>
      <w:r w:rsidRPr="00C9144C">
        <w:rPr>
          <w:b/>
          <w:bCs/>
        </w:rPr>
        <w:t>, PIB</w:t>
      </w:r>
      <w:r w:rsidRPr="00C9144C">
        <w:rPr>
          <w:b/>
          <w:bCs/>
          <w:lang w:val="ru-RU"/>
        </w:rPr>
        <w:t>:</w:t>
      </w:r>
      <w:r w:rsidRPr="00C9144C">
        <w:rPr>
          <w:b/>
          <w:bCs/>
        </w:rPr>
        <w:t xml:space="preserve"> </w:t>
      </w:r>
      <w:r w:rsidRPr="00C9144C">
        <w:rPr>
          <w:b/>
          <w:bCs/>
          <w:lang w:val="sr-Cyrl-CS"/>
        </w:rPr>
        <w:t>10</w:t>
      </w:r>
      <w:r w:rsidRPr="00C9144C">
        <w:rPr>
          <w:b/>
          <w:bCs/>
          <w:lang w:val="ru-RU"/>
        </w:rPr>
        <w:t>2904062,</w:t>
      </w:r>
      <w:r w:rsidRPr="00C9144C">
        <w:rPr>
          <w:b/>
          <w:bCs/>
        </w:rPr>
        <w:t xml:space="preserve"> MB</w:t>
      </w:r>
      <w:r w:rsidRPr="00C9144C">
        <w:rPr>
          <w:b/>
          <w:bCs/>
          <w:lang w:val="sr-Cyrl-CS"/>
        </w:rPr>
        <w:t>: 07</w:t>
      </w:r>
      <w:r w:rsidRPr="00C9144C">
        <w:rPr>
          <w:b/>
          <w:bCs/>
          <w:lang w:val="ru-RU"/>
        </w:rPr>
        <w:t>115008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rPr>
          <w:color w:val="1A1A1A"/>
          <w:lang w:val="en-GB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lang w:val="en-GB"/>
        </w:rPr>
        <w:t>Broj i naziv nabavke</w:t>
      </w:r>
      <w:r w:rsidRPr="00C9144C">
        <w:rPr>
          <w:highlight w:val="yellow"/>
          <w:lang w:val="en-GB"/>
        </w:rPr>
        <w:t>:</w:t>
      </w:r>
      <w:r w:rsidRPr="002B3EC2">
        <w:rPr>
          <w:b/>
          <w:bCs/>
          <w:lang w:val="cs-CZ"/>
        </w:rPr>
        <w:t xml:space="preserve"> </w:t>
      </w:r>
      <w:r>
        <w:rPr>
          <w:b/>
          <w:bCs/>
          <w:lang w:val="cs-CZ"/>
        </w:rPr>
        <w:t xml:space="preserve">RHP-W4-404-76/17-03 - </w:t>
      </w:r>
      <w:r>
        <w:rPr>
          <w:b/>
          <w:bCs/>
        </w:rPr>
        <w:t>nabavka 11 paketa građevinskog materijala, nameštaja i električnih uređaja za seoska domaćinstava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lang w:val="en-US"/>
        </w:rPr>
      </w:pPr>
    </w:p>
    <w:p w:rsidR="00184876" w:rsidRPr="00C9144C" w:rsidRDefault="00184876" w:rsidP="00C9144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C9144C">
        <w:rPr>
          <w:b/>
          <w:bCs/>
          <w:color w:val="1A1A1A"/>
          <w:lang w:val="en-US"/>
        </w:rPr>
        <w:t>MENIČNO PISMO – OVLAŠĆENJE</w:t>
      </w:r>
    </w:p>
    <w:p w:rsidR="00184876" w:rsidRPr="00C9144C" w:rsidRDefault="00184876" w:rsidP="00C9144C">
      <w:pPr>
        <w:widowControl w:val="0"/>
        <w:autoSpaceDE w:val="0"/>
        <w:autoSpaceDN w:val="0"/>
        <w:adjustRightInd w:val="0"/>
        <w:jc w:val="center"/>
        <w:rPr>
          <w:color w:val="1A1A1A"/>
          <w:lang w:val="en-US"/>
        </w:rPr>
      </w:pPr>
      <w:r w:rsidRPr="00C9144C">
        <w:rPr>
          <w:b/>
          <w:bCs/>
          <w:color w:val="1A1A1A"/>
          <w:lang w:val="en-US"/>
        </w:rPr>
        <w:t>ZA KORISNIKA BLANKO, SOLO MENICA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C9144C">
      <w:pPr>
        <w:widowControl w:val="0"/>
        <w:autoSpaceDE w:val="0"/>
        <w:autoSpaceDN w:val="0"/>
        <w:adjustRightInd w:val="0"/>
        <w:jc w:val="both"/>
        <w:rPr>
          <w:color w:val="1A1A1A"/>
          <w:lang w:val="sr-Cyrl-CS"/>
        </w:rPr>
      </w:pPr>
      <w:r w:rsidRPr="00C9144C">
        <w:rPr>
          <w:color w:val="1A1A1A"/>
          <w:lang w:val="en-US"/>
        </w:rPr>
        <w:t xml:space="preserve">Predajemo Vam jednu blanko, solo menicu serijski broj </w:t>
      </w:r>
      <w:r w:rsidRPr="00C9144C">
        <w:rPr>
          <w:i/>
          <w:iCs/>
          <w:color w:val="1A1A1A"/>
          <w:lang w:val="en-US"/>
        </w:rPr>
        <w:t>[</w:t>
      </w:r>
      <w:r w:rsidRPr="00C9144C">
        <w:rPr>
          <w:i/>
          <w:iCs/>
          <w:color w:val="1A1A1A"/>
          <w:u w:val="single"/>
          <w:lang w:val="en-US"/>
        </w:rPr>
        <w:t>upisati serijski broj menice</w:t>
      </w:r>
      <w:r w:rsidRPr="00C9144C">
        <w:rPr>
          <w:i/>
          <w:iCs/>
          <w:color w:val="1A1A1A"/>
          <w:lang w:val="en-US"/>
        </w:rPr>
        <w:t>]</w:t>
      </w:r>
      <w:r w:rsidRPr="00C9144C">
        <w:rPr>
          <w:color w:val="1A1A1A"/>
          <w:lang w:val="en-US"/>
        </w:rPr>
        <w:t xml:space="preserve"> i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 xml:space="preserve">ujemo  </w:t>
      </w:r>
      <w:r w:rsidRPr="00C9144C">
        <w:rPr>
          <w:b/>
          <w:bCs/>
        </w:rPr>
        <w:t>Grad Jagodina, Kralja Petra I br. 6</w:t>
      </w:r>
      <w:r w:rsidRPr="00C9144C">
        <w:rPr>
          <w:b/>
          <w:bCs/>
          <w:lang w:val="sr-Cyrl-CS"/>
        </w:rPr>
        <w:t>.</w:t>
      </w:r>
      <w:r w:rsidRPr="00C9144C">
        <w:rPr>
          <w:b/>
          <w:bCs/>
        </w:rPr>
        <w:t>, 35000 Jagodina</w:t>
      </w:r>
      <w:r w:rsidRPr="00C9144C">
        <w:rPr>
          <w:color w:val="1A1A1A"/>
          <w:lang w:val="en-US"/>
        </w:rPr>
        <w:t>, kao Poverioca, da predatu menicu može popuniti u iznosu od __________</w:t>
      </w:r>
      <w:r w:rsidRPr="00C9144C">
        <w:rPr>
          <w:lang w:val="en-US"/>
        </w:rPr>
        <w:t xml:space="preserve"> dinara (RSD) </w:t>
      </w:r>
      <w:r w:rsidRPr="00C9144C">
        <w:rPr>
          <w:i/>
          <w:iCs/>
          <w:lang w:val="en-US"/>
        </w:rPr>
        <w:t>(popuniti u skladu sa tačkom 15.2. Uputstva ponuđačima).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ujemo</w:t>
      </w:r>
      <w:r>
        <w:rPr>
          <w:i/>
          <w:iCs/>
          <w:color w:val="1A1A1A"/>
          <w:lang w:val="en-GB"/>
        </w:rPr>
        <w:t xml:space="preserve"> </w:t>
      </w:r>
      <w:r w:rsidRPr="00C9144C">
        <w:rPr>
          <w:b/>
          <w:bCs/>
        </w:rPr>
        <w:t>Grad Jagodina, Kralja Petra I br. 6</w:t>
      </w:r>
      <w:r w:rsidRPr="00C9144C">
        <w:rPr>
          <w:b/>
          <w:bCs/>
          <w:lang w:val="sr-Cyrl-CS"/>
        </w:rPr>
        <w:t>.</w:t>
      </w:r>
      <w:r w:rsidRPr="00C9144C">
        <w:rPr>
          <w:b/>
          <w:bCs/>
        </w:rPr>
        <w:t>, 35000 Jagodina</w:t>
      </w:r>
      <w:r>
        <w:rPr>
          <w:b/>
          <w:bCs/>
        </w:rPr>
        <w:t>,</w:t>
      </w:r>
      <w:r w:rsidRPr="00C9144C">
        <w:rPr>
          <w:b/>
          <w:bCs/>
        </w:rPr>
        <w:t xml:space="preserve"> PIB</w:t>
      </w:r>
      <w:r w:rsidRPr="00C9144C">
        <w:rPr>
          <w:b/>
          <w:bCs/>
          <w:lang w:val="ru-RU"/>
        </w:rPr>
        <w:t>:</w:t>
      </w:r>
      <w:r w:rsidRPr="00C9144C">
        <w:rPr>
          <w:b/>
          <w:bCs/>
        </w:rPr>
        <w:t xml:space="preserve"> </w:t>
      </w:r>
      <w:r w:rsidRPr="00C9144C">
        <w:rPr>
          <w:b/>
          <w:bCs/>
          <w:lang w:val="sr-Cyrl-CS"/>
        </w:rPr>
        <w:t>10</w:t>
      </w:r>
      <w:r w:rsidRPr="00C9144C">
        <w:rPr>
          <w:b/>
          <w:bCs/>
          <w:lang w:val="ru-RU"/>
        </w:rPr>
        <w:t>2904062,</w:t>
      </w:r>
      <w:r w:rsidRPr="00C9144C">
        <w:rPr>
          <w:b/>
          <w:bCs/>
        </w:rPr>
        <w:t xml:space="preserve"> MB</w:t>
      </w:r>
      <w:r w:rsidRPr="00C9144C">
        <w:rPr>
          <w:b/>
          <w:bCs/>
          <w:lang w:val="sr-Cyrl-CS"/>
        </w:rPr>
        <w:t>: 07</w:t>
      </w:r>
      <w:r w:rsidRPr="00C9144C">
        <w:rPr>
          <w:b/>
          <w:bCs/>
          <w:lang w:val="ru-RU"/>
        </w:rPr>
        <w:t>115008</w:t>
      </w:r>
      <w:r>
        <w:rPr>
          <w:b/>
          <w:bCs/>
        </w:rPr>
        <w:t xml:space="preserve"> </w:t>
      </w:r>
      <w:r w:rsidRPr="00C9144C">
        <w:rPr>
          <w:color w:val="1A1A1A"/>
          <w:lang w:val="en-US"/>
        </w:rPr>
        <w:t>kao Poverioca, da priloženu hartiju od vrednosti – menicu popuni i to sa dospe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em po vi</w:t>
      </w:r>
      <w:r>
        <w:rPr>
          <w:color w:val="1A1A1A"/>
          <w:lang w:val="en-US"/>
        </w:rPr>
        <w:t>đ</w:t>
      </w:r>
      <w:r w:rsidRPr="00C9144C">
        <w:rPr>
          <w:color w:val="1A1A1A"/>
          <w:lang w:val="en-US"/>
        </w:rPr>
        <w:t>enju, bezuslovno i neopozivo, bez protesta i troškova, vansudski i inicira naplatu izdavanjem naloga za naplatu na teret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una Dužnika kod poslovne banke, a u korist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una Poverioca.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Ovim izri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ito i bezuslovno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ujemo banke kod kojih imamo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une, da naplatu izvrše na teret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una Dužnika kod tih banaka, odnosno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 xml:space="preserve">ujemo ove banke da podnete naloge za naplatu zavedu u evidenciju redosleda 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ekanja z</w:t>
      </w:r>
      <w:r>
        <w:rPr>
          <w:color w:val="1A1A1A"/>
          <w:lang w:val="en-US"/>
        </w:rPr>
        <w:t>b</w:t>
      </w:r>
      <w:r w:rsidRPr="00C9144C">
        <w:rPr>
          <w:color w:val="1A1A1A"/>
          <w:lang w:val="en-US"/>
        </w:rPr>
        <w:t>og eventualnih nedostataka sredstava na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unu ili zbog obaveze poštovanja redosleda naplate, sa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una utvr</w:t>
      </w:r>
      <w:r>
        <w:rPr>
          <w:color w:val="1A1A1A"/>
          <w:lang w:val="en-US"/>
        </w:rPr>
        <w:t>đ</w:t>
      </w:r>
      <w:r w:rsidRPr="00C9144C">
        <w:rPr>
          <w:color w:val="1A1A1A"/>
          <w:lang w:val="en-US"/>
        </w:rPr>
        <w:t>enog Zakonom o platnom prometu i propisima donetim na osnovu ovog Zakona, te istovremeno izjavljujemo da se odri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emo prava na povla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enje i otkazivanje naloga za naplatu i storniranje zaduženja po osnovu obaveza iz predmeta javnog poziva.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Menica je važe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a i u slu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aju da u toku trajanja Ugovora do</w:t>
      </w:r>
      <w:r>
        <w:rPr>
          <w:color w:val="1A1A1A"/>
          <w:lang w:val="en-US"/>
        </w:rPr>
        <w:t>đ</w:t>
      </w:r>
      <w:r w:rsidRPr="00C9144C">
        <w:rPr>
          <w:color w:val="1A1A1A"/>
          <w:lang w:val="en-US"/>
        </w:rPr>
        <w:t>e do: promena lica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enih za zastupanje preduze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a, lica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enih za raspolaganje sredstvima sa ra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una Dužnika, promene pe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ata, statusnih promena kod Dužnika, osnivanja novih pravnih subjekata od strane Dužnika i drugih promena od zna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aja za pravni promet.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> 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  <w:r w:rsidRPr="00C9144C">
        <w:rPr>
          <w:color w:val="1A1A1A"/>
          <w:lang w:val="en-US"/>
        </w:rPr>
        <w:t xml:space="preserve">Menica važi </w:t>
      </w:r>
      <w:r w:rsidRPr="00C9144C">
        <w:t>30 dana duže od krajnjeg roka za isporuku dobara</w:t>
      </w:r>
      <w:r w:rsidRPr="00C9144C">
        <w:rPr>
          <w:color w:val="1A1A1A"/>
          <w:lang w:val="en-US"/>
        </w:rPr>
        <w:t xml:space="preserve">, </w:t>
      </w:r>
      <w:bookmarkStart w:id="0" w:name="_GoBack"/>
      <w:bookmarkEnd w:id="0"/>
      <w:r w:rsidRPr="00C9144C">
        <w:rPr>
          <w:color w:val="1A1A1A"/>
          <w:lang w:val="en-US"/>
        </w:rPr>
        <w:t xml:space="preserve">nakon 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ega je Poverilac dužan da menicu i meni</w:t>
      </w:r>
      <w:r>
        <w:rPr>
          <w:color w:val="1A1A1A"/>
          <w:lang w:val="en-US"/>
        </w:rPr>
        <w:t>č</w:t>
      </w:r>
      <w:r w:rsidRPr="00C9144C">
        <w:rPr>
          <w:color w:val="1A1A1A"/>
          <w:lang w:val="en-US"/>
        </w:rPr>
        <w:t>no ovlaš</w:t>
      </w:r>
      <w:r>
        <w:rPr>
          <w:color w:val="1A1A1A"/>
          <w:lang w:val="en-US"/>
        </w:rPr>
        <w:t>ć</w:t>
      </w:r>
      <w:r w:rsidRPr="00C9144C">
        <w:rPr>
          <w:color w:val="1A1A1A"/>
          <w:lang w:val="en-US"/>
        </w:rPr>
        <w:t>enje vrati Dužniku.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GB"/>
        </w:rPr>
      </w:pPr>
      <w:r w:rsidRPr="00C9144C">
        <w:rPr>
          <w:color w:val="1A1A1A"/>
          <w:lang w:val="en-GB"/>
        </w:rPr>
        <w:t>Slažemo se sa jednokratnim produženjem važenja ovog meni</w:t>
      </w:r>
      <w:r>
        <w:rPr>
          <w:color w:val="1A1A1A"/>
          <w:lang w:val="en-GB"/>
        </w:rPr>
        <w:t>č</w:t>
      </w:r>
      <w:r w:rsidRPr="00C9144C">
        <w:rPr>
          <w:color w:val="1A1A1A"/>
          <w:lang w:val="en-GB"/>
        </w:rPr>
        <w:t>nog pisma na period koji ne prelazi 120 dana , kao odgovor pisanom zahtevu Poveriocu za produženje, sa tim da nam je zahtev podnet pre isteka menice.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GB"/>
        </w:rPr>
      </w:pPr>
      <w:r w:rsidRPr="00C9144C">
        <w:rPr>
          <w:color w:val="1A1A1A"/>
          <w:lang w:val="en-GB"/>
        </w:rPr>
        <w:t>U prilogu dostavljamo predmetnu blanko, solo menicu i karton deponovanih potpisa lica ovlaš</w:t>
      </w:r>
      <w:r>
        <w:rPr>
          <w:color w:val="1A1A1A"/>
          <w:lang w:val="en-GB"/>
        </w:rPr>
        <w:t>ć</w:t>
      </w:r>
      <w:r w:rsidRPr="00C9144C">
        <w:rPr>
          <w:color w:val="1A1A1A"/>
          <w:lang w:val="en-GB"/>
        </w:rPr>
        <w:t>enih za zastupanje, kopiju obrasca overenih  potpisa lica ovlaš</w:t>
      </w:r>
      <w:r>
        <w:rPr>
          <w:color w:val="1A1A1A"/>
          <w:lang w:val="en-GB"/>
        </w:rPr>
        <w:t>ć</w:t>
      </w:r>
      <w:r w:rsidRPr="00C9144C">
        <w:rPr>
          <w:color w:val="1A1A1A"/>
          <w:lang w:val="en-GB"/>
        </w:rPr>
        <w:t>enih za zastupanje (OP obrazac) i potvrdu banke o prijemu zahteva za registraciju menice (Zahtev za registraciju/brisanje menice, overen od strane banke).</w:t>
      </w: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en-US"/>
        </w:rPr>
      </w:pPr>
    </w:p>
    <w:p w:rsidR="00184876" w:rsidRPr="00C9144C" w:rsidRDefault="00184876" w:rsidP="004F257E">
      <w:pPr>
        <w:widowControl w:val="0"/>
        <w:autoSpaceDE w:val="0"/>
        <w:autoSpaceDN w:val="0"/>
        <w:adjustRightInd w:val="0"/>
        <w:rPr>
          <w:i/>
          <w:iCs/>
          <w:color w:val="1A1A1A"/>
          <w:u w:val="single"/>
          <w:lang w:val="en-US"/>
        </w:rPr>
      </w:pPr>
      <w:r w:rsidRPr="00C9144C">
        <w:rPr>
          <w:b/>
          <w:bCs/>
          <w:color w:val="1A1A1A"/>
          <w:lang w:val="en-US"/>
        </w:rPr>
        <w:t>Datum:</w:t>
      </w:r>
      <w:r w:rsidRPr="00C9144C">
        <w:rPr>
          <w:i/>
          <w:iCs/>
          <w:color w:val="1A1A1A"/>
          <w:u w:val="single"/>
          <w:lang w:val="en-US"/>
        </w:rPr>
        <w:t>[Upisati datum izdavanja]</w:t>
      </w:r>
      <w:r w:rsidRPr="00C9144C">
        <w:rPr>
          <w:i/>
          <w:iCs/>
          <w:color w:val="1A1A1A"/>
          <w:lang w:val="en-US"/>
        </w:rPr>
        <w:t xml:space="preserve">               </w:t>
      </w:r>
      <w:r w:rsidRPr="00C9144C">
        <w:rPr>
          <w:i/>
          <w:iCs/>
          <w:color w:val="1A1A1A"/>
          <w:u w:val="single"/>
          <w:lang w:val="en-US"/>
        </w:rPr>
        <w:t>[Potpis ovlaš</w:t>
      </w:r>
      <w:r>
        <w:rPr>
          <w:i/>
          <w:iCs/>
          <w:color w:val="1A1A1A"/>
          <w:u w:val="single"/>
          <w:lang w:val="sr-Cyrl-CS"/>
        </w:rPr>
        <w:t>ć</w:t>
      </w:r>
      <w:r w:rsidRPr="00C9144C">
        <w:rPr>
          <w:i/>
          <w:iCs/>
          <w:color w:val="1A1A1A"/>
          <w:u w:val="single"/>
          <w:lang w:val="en-US"/>
        </w:rPr>
        <w:t>enog lica i overa pe</w:t>
      </w:r>
      <w:r>
        <w:rPr>
          <w:i/>
          <w:iCs/>
          <w:color w:val="1A1A1A"/>
          <w:u w:val="single"/>
          <w:lang w:val="en-US"/>
        </w:rPr>
        <w:t>č</w:t>
      </w:r>
      <w:r w:rsidRPr="00C9144C">
        <w:rPr>
          <w:i/>
          <w:iCs/>
          <w:color w:val="1A1A1A"/>
          <w:u w:val="single"/>
          <w:lang w:val="en-US"/>
        </w:rPr>
        <w:t>atom]</w:t>
      </w:r>
    </w:p>
    <w:p w:rsidR="00184876" w:rsidRPr="00C9144C" w:rsidRDefault="00184876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184876" w:rsidRPr="00C9144C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876" w:rsidRDefault="00184876" w:rsidP="00C452C3">
      <w:r>
        <w:separator/>
      </w:r>
    </w:p>
  </w:endnote>
  <w:endnote w:type="continuationSeparator" w:id="1">
    <w:p w:rsidR="00184876" w:rsidRDefault="00184876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876" w:rsidRDefault="00184876" w:rsidP="00C452C3">
      <w:r>
        <w:separator/>
      </w:r>
    </w:p>
  </w:footnote>
  <w:footnote w:type="continuationSeparator" w:id="1">
    <w:p w:rsidR="00184876" w:rsidRDefault="00184876" w:rsidP="00C45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2C3"/>
    <w:rsid w:val="00000E32"/>
    <w:rsid w:val="000125DD"/>
    <w:rsid w:val="000C3B55"/>
    <w:rsid w:val="00146A45"/>
    <w:rsid w:val="00181B8A"/>
    <w:rsid w:val="00184876"/>
    <w:rsid w:val="001E1529"/>
    <w:rsid w:val="00200096"/>
    <w:rsid w:val="0021677A"/>
    <w:rsid w:val="0023790A"/>
    <w:rsid w:val="00243511"/>
    <w:rsid w:val="00244137"/>
    <w:rsid w:val="0024475E"/>
    <w:rsid w:val="002762D8"/>
    <w:rsid w:val="00277929"/>
    <w:rsid w:val="00283F01"/>
    <w:rsid w:val="00291DFE"/>
    <w:rsid w:val="002B3EC2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42F97"/>
    <w:rsid w:val="0065305D"/>
    <w:rsid w:val="0066544C"/>
    <w:rsid w:val="00694798"/>
    <w:rsid w:val="006A024D"/>
    <w:rsid w:val="006B49A0"/>
    <w:rsid w:val="006C612D"/>
    <w:rsid w:val="00702B33"/>
    <w:rsid w:val="00767CB5"/>
    <w:rsid w:val="007A31D6"/>
    <w:rsid w:val="007C5174"/>
    <w:rsid w:val="007D2849"/>
    <w:rsid w:val="007F6D38"/>
    <w:rsid w:val="00820D02"/>
    <w:rsid w:val="00835EE3"/>
    <w:rsid w:val="0086105F"/>
    <w:rsid w:val="008A29B8"/>
    <w:rsid w:val="008B601F"/>
    <w:rsid w:val="008D30B8"/>
    <w:rsid w:val="00901DB3"/>
    <w:rsid w:val="009158D4"/>
    <w:rsid w:val="009A2368"/>
    <w:rsid w:val="009A5F40"/>
    <w:rsid w:val="009C276A"/>
    <w:rsid w:val="00A2259A"/>
    <w:rsid w:val="00A41758"/>
    <w:rsid w:val="00A82101"/>
    <w:rsid w:val="00A83DE7"/>
    <w:rsid w:val="00AA6AC7"/>
    <w:rsid w:val="00AB627D"/>
    <w:rsid w:val="00AD26BF"/>
    <w:rsid w:val="00AD775C"/>
    <w:rsid w:val="00AE5CDC"/>
    <w:rsid w:val="00B03BB4"/>
    <w:rsid w:val="00B105A4"/>
    <w:rsid w:val="00B21C28"/>
    <w:rsid w:val="00B27A6E"/>
    <w:rsid w:val="00B431B4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9144C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E20150"/>
    <w:rsid w:val="00E223FF"/>
    <w:rsid w:val="00E5794E"/>
    <w:rsid w:val="00E66FE8"/>
    <w:rsid w:val="00E871D2"/>
    <w:rsid w:val="00E94F41"/>
    <w:rsid w:val="00EB332B"/>
    <w:rsid w:val="00EB70BE"/>
    <w:rsid w:val="00EC10B2"/>
    <w:rsid w:val="00EE1BB3"/>
    <w:rsid w:val="00F07229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52C3"/>
    <w:rPr>
      <w:rFonts w:ascii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uiPriority w:val="99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452C3"/>
    <w:rPr>
      <w:rFonts w:ascii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basedOn w:val="DefaultParagraphFont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uiPriority w:val="99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uiPriority w:val="99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3B55"/>
    <w:rPr>
      <w:rFonts w:ascii="Lucida Grande CY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E1529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E152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434</Words>
  <Characters>2480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6– Sredstvo obezbeđenja za dobro izvršenje posla</dc:title>
  <dc:subject/>
  <dc:creator>Jelena Petrović</dc:creator>
  <cp:keywords/>
  <dc:description/>
  <cp:lastModifiedBy>sdraskic</cp:lastModifiedBy>
  <cp:revision>4</cp:revision>
  <dcterms:created xsi:type="dcterms:W3CDTF">2017-08-18T05:45:00Z</dcterms:created>
  <dcterms:modified xsi:type="dcterms:W3CDTF">2017-08-21T06:12:00Z</dcterms:modified>
</cp:coreProperties>
</file>